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B0652" w14:textId="77777777" w:rsidR="00957B30" w:rsidRDefault="00957B30" w:rsidP="00957B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FERROUR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CAE506E" w14:textId="77777777" w:rsidR="00957B30" w:rsidRDefault="00957B30" w:rsidP="00957B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650613C" w14:textId="77777777" w:rsidR="00957B30" w:rsidRDefault="00957B30" w:rsidP="00957B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AEE308" w14:textId="77777777" w:rsidR="00957B30" w:rsidRDefault="00957B30" w:rsidP="00957B3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4489880" w14:textId="77777777" w:rsidR="00957B30" w:rsidRDefault="00957B30" w:rsidP="00957B30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00F443D" w14:textId="77777777" w:rsidR="00957B30" w:rsidRDefault="00957B30" w:rsidP="00957B30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4B9948D" w14:textId="77777777" w:rsidR="00957B30" w:rsidRDefault="00957B30" w:rsidP="00957B30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E84CE80" w14:textId="77777777" w:rsidR="00957B30" w:rsidRDefault="00957B30" w:rsidP="00957B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2CD7C" w14:textId="77777777" w:rsidR="00957B30" w:rsidRDefault="00957B30" w:rsidP="00957B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C1BE61" w14:textId="77777777" w:rsidR="00957B30" w:rsidRDefault="00957B30" w:rsidP="00957B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247F02A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D9E1" w14:textId="77777777" w:rsidR="00957B30" w:rsidRDefault="00957B30" w:rsidP="009139A6">
      <w:r>
        <w:separator/>
      </w:r>
    </w:p>
  </w:endnote>
  <w:endnote w:type="continuationSeparator" w:id="0">
    <w:p w14:paraId="146830AC" w14:textId="77777777" w:rsidR="00957B30" w:rsidRDefault="00957B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1A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5F9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91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4BDFE" w14:textId="77777777" w:rsidR="00957B30" w:rsidRDefault="00957B30" w:rsidP="009139A6">
      <w:r>
        <w:separator/>
      </w:r>
    </w:p>
  </w:footnote>
  <w:footnote w:type="continuationSeparator" w:id="0">
    <w:p w14:paraId="02DF82BA" w14:textId="77777777" w:rsidR="00957B30" w:rsidRDefault="00957B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07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1F3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F2E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B30"/>
    <w:rsid w:val="000666E0"/>
    <w:rsid w:val="002510B7"/>
    <w:rsid w:val="005C130B"/>
    <w:rsid w:val="00826F5C"/>
    <w:rsid w:val="009139A6"/>
    <w:rsid w:val="009448BB"/>
    <w:rsid w:val="00957B3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82C92"/>
  <w15:chartTrackingRefBased/>
  <w15:docId w15:val="{0185E9C9-0CB5-46F6-9741-0112CD27F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2022-07-28T19:05:00Z</dcterms:created>
  <dcterms:modified xsi:type="dcterms:W3CDTF">2022-07-28T19:07:00Z</dcterms:modified>
</cp:coreProperties>
</file>